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85" w:rsidRPr="00CA7C3D" w:rsidRDefault="00CC2085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C2085" w:rsidRPr="00CA7C3D" w:rsidRDefault="00CC2085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C2085" w:rsidRPr="00CA7C3D" w:rsidRDefault="00CC208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C2085" w:rsidRPr="00CA7C3D" w:rsidRDefault="00CC2085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C2085" w:rsidRPr="00CA7C3D" w:rsidRDefault="00CC2085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09.11.2020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399</w:t>
      </w:r>
    </w:p>
    <w:p w:rsidR="00CC2085" w:rsidRPr="00CA7C3D" w:rsidRDefault="00CC2085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C2085" w:rsidRPr="00CA7C3D" w:rsidRDefault="00CC2085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Березинского сельского поселения</w:t>
      </w:r>
    </w:p>
    <w:p w:rsidR="00CC2085" w:rsidRPr="00CA7C3D" w:rsidRDefault="00CC2085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CC2085" w:rsidRPr="00CA7C3D" w:rsidRDefault="00CC2085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C2085" w:rsidRPr="00FC5F2F" w:rsidRDefault="00CC2085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>решением Унечского районного Совета народных депутатов</w:t>
      </w:r>
      <w:r>
        <w:t xml:space="preserve"> </w:t>
      </w:r>
      <w:r w:rsidRPr="00FC5F2F">
        <w:t>от 20.12.2012 № 4-432 «Об утверждении Генерального плана Березинского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>, решением Унечского районного Совета народных депутатов от 20.12.2012№4-433 (в редакции решения от 21.04.2017 №5-217</w:t>
      </w:r>
      <w:r>
        <w:t>, от 06.12.2019 № 6-23</w:t>
      </w:r>
      <w:r w:rsidRPr="00FC5F2F">
        <w:t>) «Об утверждении Правил землепользования и застройки Березинского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CC2085" w:rsidRDefault="00CC2085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C2085" w:rsidRPr="00336C1F" w:rsidRDefault="00CC2085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C2085" w:rsidRDefault="00CC2085" w:rsidP="00095619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336C1F">
        <w:rPr>
          <w:lang w:eastAsia="ru-RU"/>
        </w:rPr>
        <w:t xml:space="preserve"> со следующими показателями:</w:t>
      </w:r>
    </w:p>
    <w:p w:rsidR="00CC2085" w:rsidRPr="00336C1F" w:rsidRDefault="00CC2085" w:rsidP="00095619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32:27:0310302;</w:t>
      </w:r>
    </w:p>
    <w:p w:rsidR="00CC2085" w:rsidRPr="00336C1F" w:rsidRDefault="00CC208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235403</w:t>
      </w:r>
      <w:r w:rsidRPr="00336C1F">
        <w:rPr>
          <w:lang w:eastAsia="ru-RU"/>
        </w:rPr>
        <w:t>кв.м.;</w:t>
      </w:r>
    </w:p>
    <w:p w:rsidR="00CC2085" w:rsidRPr="00336C1F" w:rsidRDefault="00CC208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Березинс</w:t>
      </w:r>
      <w:r w:rsidRPr="00336C1F">
        <w:rPr>
          <w:lang w:eastAsia="ru-RU"/>
        </w:rPr>
        <w:t>кое сельское поселение;</w:t>
      </w:r>
    </w:p>
    <w:p w:rsidR="00CC2085" w:rsidRPr="00336C1F" w:rsidRDefault="00CC208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336C1F">
        <w:rPr>
          <w:lang w:eastAsia="ru-RU"/>
        </w:rPr>
        <w:t xml:space="preserve">»;  </w:t>
      </w:r>
    </w:p>
    <w:p w:rsidR="00CC2085" w:rsidRPr="00336C1F" w:rsidRDefault="00CC208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сельскохозяйственного назначения</w:t>
      </w:r>
      <w:r w:rsidRPr="00336C1F">
        <w:rPr>
          <w:lang w:eastAsia="ru-RU"/>
        </w:rPr>
        <w:t>.</w:t>
      </w:r>
    </w:p>
    <w:p w:rsidR="00CC2085" w:rsidRPr="00336C1F" w:rsidRDefault="00CC2085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указанные в пункте 1 настоящего постановления, в соответствии с действующим законодательством.</w:t>
      </w:r>
    </w:p>
    <w:p w:rsidR="00CC2085" w:rsidRPr="00336C1F" w:rsidRDefault="00CC2085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C2085" w:rsidRPr="0050051F" w:rsidRDefault="00CC208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CC2085" w:rsidRPr="0050051F" w:rsidRDefault="00CC208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CC2085" w:rsidRPr="0050051F" w:rsidRDefault="00CC208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CC2085" w:rsidRDefault="00CC208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>. Контроль за исполнением настоящего постановления возложить на заместителя главы администрации района Волкович И.М.</w:t>
      </w:r>
    </w:p>
    <w:p w:rsidR="00CC2085" w:rsidRDefault="00CC2085" w:rsidP="00095619">
      <w:pPr>
        <w:spacing w:line="240" w:lineRule="auto"/>
        <w:jc w:val="both"/>
        <w:rPr>
          <w:lang w:eastAsia="ru-RU"/>
        </w:rPr>
      </w:pPr>
    </w:p>
    <w:p w:rsidR="00CC2085" w:rsidRPr="0050051F" w:rsidRDefault="00CC2085" w:rsidP="00095619">
      <w:pPr>
        <w:spacing w:line="240" w:lineRule="auto"/>
        <w:jc w:val="both"/>
        <w:rPr>
          <w:lang w:eastAsia="ru-RU"/>
        </w:rPr>
      </w:pPr>
    </w:p>
    <w:p w:rsidR="00CC2085" w:rsidRPr="0050051F" w:rsidRDefault="00CC2085" w:rsidP="00095619">
      <w:pPr>
        <w:spacing w:line="240" w:lineRule="auto"/>
        <w:rPr>
          <w:lang w:eastAsia="ru-RU"/>
        </w:rPr>
      </w:pPr>
    </w:p>
    <w:p w:rsidR="00CC2085" w:rsidRPr="0050051F" w:rsidRDefault="00CC2085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CC2085" w:rsidRPr="0050051F" w:rsidRDefault="00CC2085" w:rsidP="00095619">
      <w:pPr>
        <w:spacing w:line="240" w:lineRule="auto"/>
        <w:rPr>
          <w:lang w:eastAsia="ru-RU"/>
        </w:rPr>
      </w:pPr>
    </w:p>
    <w:p w:rsidR="00CC2085" w:rsidRPr="0050051F" w:rsidRDefault="00CC2085" w:rsidP="00095619">
      <w:pPr>
        <w:spacing w:line="240" w:lineRule="auto"/>
        <w:rPr>
          <w:lang w:eastAsia="ru-RU"/>
        </w:rPr>
      </w:pPr>
    </w:p>
    <w:p w:rsidR="00CC2085" w:rsidRPr="0050051F" w:rsidRDefault="00CC2085" w:rsidP="00095619">
      <w:pPr>
        <w:spacing w:line="240" w:lineRule="auto"/>
        <w:rPr>
          <w:lang w:eastAsia="ru-RU"/>
        </w:rPr>
      </w:pPr>
    </w:p>
    <w:p w:rsidR="00CC2085" w:rsidRPr="0050051F" w:rsidRDefault="00CC2085" w:rsidP="0050051F">
      <w:pPr>
        <w:spacing w:line="240" w:lineRule="auto"/>
        <w:rPr>
          <w:lang w:eastAsia="ru-RU"/>
        </w:rPr>
      </w:pPr>
    </w:p>
    <w:p w:rsidR="00CC2085" w:rsidRPr="0050051F" w:rsidRDefault="00CC2085" w:rsidP="0050051F">
      <w:pPr>
        <w:spacing w:line="240" w:lineRule="auto"/>
        <w:rPr>
          <w:lang w:eastAsia="ru-RU"/>
        </w:rPr>
      </w:pPr>
    </w:p>
    <w:p w:rsidR="00CC2085" w:rsidRPr="00060422" w:rsidRDefault="00CC2085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CC2085" w:rsidRPr="00336C1F" w:rsidRDefault="00CC2085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CC2085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085" w:rsidRDefault="00CC2085" w:rsidP="006F0F01">
      <w:pPr>
        <w:spacing w:line="240" w:lineRule="auto"/>
      </w:pPr>
      <w:r>
        <w:separator/>
      </w:r>
    </w:p>
  </w:endnote>
  <w:endnote w:type="continuationSeparator" w:id="1">
    <w:p w:rsidR="00CC2085" w:rsidRDefault="00CC208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085" w:rsidRDefault="00CC2085" w:rsidP="006F0F01">
      <w:pPr>
        <w:spacing w:line="240" w:lineRule="auto"/>
      </w:pPr>
      <w:r>
        <w:separator/>
      </w:r>
    </w:p>
  </w:footnote>
  <w:footnote w:type="continuationSeparator" w:id="1">
    <w:p w:rsidR="00CC2085" w:rsidRDefault="00CC208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2F7D"/>
    <w:rsid w:val="00060422"/>
    <w:rsid w:val="00073686"/>
    <w:rsid w:val="00095619"/>
    <w:rsid w:val="000C24D9"/>
    <w:rsid w:val="000D5161"/>
    <w:rsid w:val="000F29FE"/>
    <w:rsid w:val="0010643C"/>
    <w:rsid w:val="00120638"/>
    <w:rsid w:val="001F0C9A"/>
    <w:rsid w:val="002667AF"/>
    <w:rsid w:val="00336C1F"/>
    <w:rsid w:val="00372606"/>
    <w:rsid w:val="003730C0"/>
    <w:rsid w:val="00453CB3"/>
    <w:rsid w:val="00484E3B"/>
    <w:rsid w:val="0050051F"/>
    <w:rsid w:val="00544245"/>
    <w:rsid w:val="00557778"/>
    <w:rsid w:val="00587744"/>
    <w:rsid w:val="005C384D"/>
    <w:rsid w:val="005F32CF"/>
    <w:rsid w:val="00617315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53FF7"/>
    <w:rsid w:val="008E3600"/>
    <w:rsid w:val="008F5DD0"/>
    <w:rsid w:val="00957BBE"/>
    <w:rsid w:val="00972FB9"/>
    <w:rsid w:val="00A35D27"/>
    <w:rsid w:val="00A870FE"/>
    <w:rsid w:val="00A907A8"/>
    <w:rsid w:val="00AE56E3"/>
    <w:rsid w:val="00B11764"/>
    <w:rsid w:val="00B37F84"/>
    <w:rsid w:val="00B4544F"/>
    <w:rsid w:val="00B55D15"/>
    <w:rsid w:val="00B83C47"/>
    <w:rsid w:val="00BC14E3"/>
    <w:rsid w:val="00BF05C8"/>
    <w:rsid w:val="00C14927"/>
    <w:rsid w:val="00C17BCE"/>
    <w:rsid w:val="00C27A5F"/>
    <w:rsid w:val="00CA7C3D"/>
    <w:rsid w:val="00CC2085"/>
    <w:rsid w:val="00D07175"/>
    <w:rsid w:val="00DC35FF"/>
    <w:rsid w:val="00DE4856"/>
    <w:rsid w:val="00E311BA"/>
    <w:rsid w:val="00E41AF8"/>
    <w:rsid w:val="00E805F7"/>
    <w:rsid w:val="00EC6E67"/>
    <w:rsid w:val="00ED64B1"/>
    <w:rsid w:val="00ED6DCE"/>
    <w:rsid w:val="00F000AD"/>
    <w:rsid w:val="00F3298D"/>
    <w:rsid w:val="00F46809"/>
    <w:rsid w:val="00F67E2E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5F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1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490</Words>
  <Characters>2795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2019-12-16T14:53:00Z</cp:lastPrinted>
  <dcterms:created xsi:type="dcterms:W3CDTF">2019-11-27T12:17:00Z</dcterms:created>
  <dcterms:modified xsi:type="dcterms:W3CDTF">2020-11-10T12:29:00Z</dcterms:modified>
</cp:coreProperties>
</file>